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CC2F6" w14:textId="1AAFDB04" w:rsidR="00BA00AB" w:rsidRDefault="001825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ROCLYFF</w:t>
      </w:r>
      <w:r>
        <w:rPr>
          <w:rFonts w:ascii="Times New Roman" w:hAnsi="Times New Roman" w:cs="Times New Roman"/>
          <w:sz w:val="24"/>
          <w:szCs w:val="24"/>
        </w:rPr>
        <w:t xml:space="preserve">      (d.1428)</w:t>
      </w:r>
    </w:p>
    <w:p w14:paraId="6771FA33" w14:textId="41C126BC" w:rsidR="00182510" w:rsidRDefault="001825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Dringhouses, near York. Husbandman.</w:t>
      </w:r>
    </w:p>
    <w:p w14:paraId="29F7C57D" w14:textId="21601DA2" w:rsidR="00182510" w:rsidRDefault="001825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5DA5CA" w14:textId="46AE43B3" w:rsidR="00182510" w:rsidRDefault="001825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67F3AF" w14:textId="1CC04CF9" w:rsidR="00182510" w:rsidRDefault="001825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Jan.1428</w:t>
      </w:r>
      <w:r>
        <w:rPr>
          <w:rFonts w:ascii="Times New Roman" w:hAnsi="Times New Roman" w:cs="Times New Roman"/>
          <w:sz w:val="24"/>
          <w:szCs w:val="24"/>
        </w:rPr>
        <w:tab/>
      </w:r>
      <w:r w:rsidR="00D73E1F">
        <w:rPr>
          <w:rFonts w:ascii="Times New Roman" w:hAnsi="Times New Roman" w:cs="Times New Roman"/>
          <w:sz w:val="24"/>
          <w:szCs w:val="24"/>
        </w:rPr>
        <w:t>He made his Will.   (W.Y.R. p.139)</w:t>
      </w:r>
    </w:p>
    <w:p w14:paraId="1855B045" w14:textId="2705D2F6" w:rsidR="00D73E1F" w:rsidRDefault="00D73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57AF9B7" w14:textId="79CAACDB" w:rsidR="00D73E1F" w:rsidRDefault="00D73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56436B" w14:textId="5B65556F" w:rsidR="00D73E1F" w:rsidRDefault="00D73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8B5D03" w14:textId="3051C78A" w:rsidR="00D73E1F" w:rsidRPr="00182510" w:rsidRDefault="00D73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September 2021</w:t>
      </w:r>
    </w:p>
    <w:sectPr w:rsidR="00D73E1F" w:rsidRPr="001825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EC195" w14:textId="77777777" w:rsidR="00182510" w:rsidRDefault="00182510" w:rsidP="009139A6">
      <w:r>
        <w:separator/>
      </w:r>
    </w:p>
  </w:endnote>
  <w:endnote w:type="continuationSeparator" w:id="0">
    <w:p w14:paraId="0B1A85A8" w14:textId="77777777" w:rsidR="00182510" w:rsidRDefault="001825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6CA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0AE8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F2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02C09" w14:textId="77777777" w:rsidR="00182510" w:rsidRDefault="00182510" w:rsidP="009139A6">
      <w:r>
        <w:separator/>
      </w:r>
    </w:p>
  </w:footnote>
  <w:footnote w:type="continuationSeparator" w:id="0">
    <w:p w14:paraId="6CEFC607" w14:textId="77777777" w:rsidR="00182510" w:rsidRDefault="001825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261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B09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AEF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510"/>
    <w:rsid w:val="000666E0"/>
    <w:rsid w:val="0018251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73E1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4F863"/>
  <w15:chartTrackingRefBased/>
  <w15:docId w15:val="{12C4F901-1CB7-49D4-BCC6-65436B61D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29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2021-09-17T19:55:00Z</dcterms:created>
  <dcterms:modified xsi:type="dcterms:W3CDTF">2021-09-17T20:24:00Z</dcterms:modified>
</cp:coreProperties>
</file>